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46" w:rsidRDefault="00263446">
      <w:r>
        <w:t>Name: _______________________________________</w:t>
      </w:r>
      <w:r>
        <w:tab/>
      </w:r>
      <w:r>
        <w:tab/>
      </w:r>
      <w:r>
        <w:tab/>
        <w:t>Date: _________________________</w:t>
      </w:r>
    </w:p>
    <w:p w:rsidR="00263446" w:rsidRDefault="00263446"/>
    <w:p w:rsidR="00263446" w:rsidRDefault="00263446" w:rsidP="007D26DD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Mathematics </w:t>
      </w:r>
      <w:r w:rsidRPr="007D26DD">
        <w:rPr>
          <w:b/>
          <w:sz w:val="32"/>
          <w:u w:val="single"/>
        </w:rPr>
        <w:t>Open-Ended Item</w:t>
      </w:r>
    </w:p>
    <w:p w:rsidR="00263446" w:rsidRDefault="00263446" w:rsidP="007D26DD">
      <w:pPr>
        <w:jc w:val="center"/>
      </w:pPr>
    </w:p>
    <w:p w:rsidR="00263446" w:rsidRPr="007D26DD" w:rsidRDefault="00263446" w:rsidP="007D26DD">
      <w:r w:rsidRPr="007D26DD">
        <w:rPr>
          <w:u w:val="single"/>
        </w:rPr>
        <w:t>Question Info</w:t>
      </w:r>
      <w:r>
        <w:t>:   Chapter 4</w:t>
      </w:r>
    </w:p>
    <w:p w:rsidR="00263446" w:rsidRDefault="0026344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8736"/>
      </w:tblGrid>
      <w:tr w:rsidR="00263446" w:rsidRPr="00ED103B" w:rsidTr="00386367">
        <w:trPr>
          <w:trHeight w:val="3617"/>
        </w:trPr>
        <w:tc>
          <w:tcPr>
            <w:tcW w:w="8736" w:type="dxa"/>
          </w:tcPr>
          <w:p w:rsidR="00263446" w:rsidRDefault="00263446">
            <w:r w:rsidRPr="00ED103B">
              <w:t xml:space="preserve">A.  </w:t>
            </w:r>
            <w:r>
              <w:t>Solve the following inequality.   Show your work.</w:t>
            </w:r>
          </w:p>
          <w:p w:rsidR="00263446" w:rsidRDefault="00263446"/>
          <w:p w:rsidR="00263446" w:rsidRPr="00ED103B" w:rsidRDefault="00263446">
            <w:r w:rsidRPr="00781CDA">
              <w:rPr>
                <w:position w:val="-10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5" o:title=""/>
                </v:shape>
                <o:OLEObject Type="Embed" ProgID="Equation.3" ShapeID="_x0000_i1025" DrawAspect="Content" ObjectID="_1325922997" r:id="rId6"/>
              </w:object>
            </w:r>
            <w:r>
              <w:t xml:space="preserve">                  S + 2  </w:t>
            </w:r>
            <w:r w:rsidRPr="00386367">
              <w:rPr>
                <w:u w:val="single"/>
              </w:rPr>
              <w:t>&gt;</w:t>
            </w:r>
            <w:r>
              <w:t xml:space="preserve">  -8</w:t>
            </w:r>
          </w:p>
        </w:tc>
      </w:tr>
      <w:tr w:rsidR="00263446" w:rsidRPr="00ED103B" w:rsidTr="00386367">
        <w:trPr>
          <w:trHeight w:val="3221"/>
        </w:trPr>
        <w:tc>
          <w:tcPr>
            <w:tcW w:w="8736" w:type="dxa"/>
          </w:tcPr>
          <w:p w:rsidR="00263446" w:rsidRPr="00ED103B" w:rsidRDefault="00263446">
            <w:r w:rsidRPr="00ED103B">
              <w:t xml:space="preserve">B.  </w:t>
            </w:r>
            <w:r>
              <w:t>Graph your solution.</w:t>
            </w:r>
          </w:p>
        </w:tc>
      </w:tr>
      <w:tr w:rsidR="00263446" w:rsidRPr="00ED103B" w:rsidTr="00386367">
        <w:trPr>
          <w:trHeight w:val="3230"/>
        </w:trPr>
        <w:tc>
          <w:tcPr>
            <w:tcW w:w="8736" w:type="dxa"/>
          </w:tcPr>
          <w:p w:rsidR="00263446" w:rsidRPr="00ED103B" w:rsidRDefault="00263446">
            <w:r>
              <w:t>C.  Is   -7.35   a possible solution?  Why or why not?</w:t>
            </w:r>
          </w:p>
        </w:tc>
      </w:tr>
    </w:tbl>
    <w:p w:rsidR="00263446" w:rsidRDefault="00263446"/>
    <w:p w:rsidR="00263446" w:rsidRDefault="00263446"/>
    <w:p w:rsidR="00263446" w:rsidRDefault="00263446"/>
    <w:p w:rsidR="00263446" w:rsidRDefault="00263446">
      <w:r>
        <w:t>Response Grading Rubric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56"/>
      </w:tblGrid>
      <w:tr w:rsidR="00263446" w:rsidTr="00A671F0">
        <w:tc>
          <w:tcPr>
            <w:tcW w:w="8856" w:type="dxa"/>
          </w:tcPr>
          <w:p w:rsidR="00263446" w:rsidRDefault="00263446" w:rsidP="00A671F0">
            <w:pPr>
              <w:numPr>
                <w:ilvl w:val="0"/>
                <w:numId w:val="2"/>
              </w:numPr>
            </w:pPr>
            <w:r>
              <w:t xml:space="preserve">          S + 2  </w:t>
            </w:r>
            <w:r w:rsidRPr="00A671F0">
              <w:rPr>
                <w:u w:val="single"/>
              </w:rPr>
              <w:t>&gt;</w:t>
            </w:r>
            <w:r>
              <w:t xml:space="preserve">  -8 </w:t>
            </w:r>
          </w:p>
          <w:p w:rsidR="00263446" w:rsidRDefault="00263446" w:rsidP="00A671F0">
            <w:pPr>
              <w:ind w:left="945"/>
            </w:pPr>
            <w:r>
              <w:t xml:space="preserve">S + 2 – 2 </w:t>
            </w:r>
            <w:r w:rsidRPr="00A671F0">
              <w:rPr>
                <w:u w:val="single"/>
              </w:rPr>
              <w:t>&gt;</w:t>
            </w:r>
            <w:r w:rsidRPr="00781CDA">
              <w:t xml:space="preserve">  </w:t>
            </w:r>
            <w:r>
              <w:t xml:space="preserve">-8 -2              </w:t>
            </w:r>
            <w:bookmarkStart w:id="0" w:name="OLE_LINK1"/>
            <w:bookmarkStart w:id="1" w:name="OLE_LINK2"/>
            <w:r>
              <w:t xml:space="preserve">One point for the </w:t>
            </w:r>
            <w:bookmarkEnd w:id="0"/>
            <w:bookmarkEnd w:id="1"/>
            <w:r>
              <w:t>correct response.</w:t>
            </w:r>
          </w:p>
          <w:p w:rsidR="00263446" w:rsidRDefault="00263446" w:rsidP="00781CDA">
            <w:r>
              <w:t xml:space="preserve">                               S  </w:t>
            </w:r>
            <w:r w:rsidRPr="00A671F0">
              <w:rPr>
                <w:u w:val="single"/>
              </w:rPr>
              <w:t>&gt;</w:t>
            </w:r>
            <w:r w:rsidRPr="00781CDA">
              <w:t xml:space="preserve">  </w:t>
            </w:r>
            <w:r>
              <w:t>- 10                One point for adequate work shown.</w:t>
            </w:r>
          </w:p>
          <w:p w:rsidR="00263446" w:rsidRDefault="00263446"/>
        </w:tc>
      </w:tr>
      <w:tr w:rsidR="00263446" w:rsidTr="00A671F0">
        <w:tc>
          <w:tcPr>
            <w:tcW w:w="8856" w:type="dxa"/>
          </w:tcPr>
          <w:p w:rsidR="00263446" w:rsidRDefault="00263446">
            <w:r>
              <w:t xml:space="preserve">B.      </w:t>
            </w:r>
          </w:p>
          <w:p w:rsidR="00263446" w:rsidRDefault="00263446">
            <w:r>
              <w:object w:dxaOrig="10815" w:dyaOrig="1395">
                <v:shape id="_x0000_i1026" type="#_x0000_t75" style="width:427.5pt;height:54.75pt" o:ole="">
                  <v:imagedata r:id="rId7" o:title=""/>
                </v:shape>
                <o:OLEObject Type="Embed" ProgID="Paint.Picture" ShapeID="_x0000_i1026" DrawAspect="Content" ObjectID="_1325922998" r:id="rId8"/>
              </w:object>
            </w:r>
          </w:p>
          <w:p w:rsidR="00263446" w:rsidRDefault="00263446" w:rsidP="00A671F0">
            <w:pPr>
              <w:ind w:left="945"/>
            </w:pPr>
            <w:r>
              <w:t xml:space="preserve">                                            One point for the correct response.</w:t>
            </w:r>
          </w:p>
          <w:p w:rsidR="00263446" w:rsidRDefault="00263446"/>
          <w:p w:rsidR="00263446" w:rsidRDefault="00263446"/>
        </w:tc>
      </w:tr>
      <w:tr w:rsidR="00263446" w:rsidTr="00A671F0">
        <w:tc>
          <w:tcPr>
            <w:tcW w:w="8856" w:type="dxa"/>
          </w:tcPr>
          <w:p w:rsidR="00263446" w:rsidRDefault="00263446">
            <w:r>
              <w:t>C.   -7.35 is a solution, because -7.35 is greater than -10.</w:t>
            </w:r>
          </w:p>
          <w:p w:rsidR="00263446" w:rsidRDefault="00263446"/>
          <w:p w:rsidR="00263446" w:rsidRDefault="00263446" w:rsidP="00A671F0">
            <w:pPr>
              <w:ind w:left="945"/>
            </w:pPr>
            <w:r>
              <w:t xml:space="preserve">                                           One point for the correct response.</w:t>
            </w:r>
          </w:p>
          <w:p w:rsidR="00263446" w:rsidRDefault="00263446"/>
          <w:p w:rsidR="00263446" w:rsidRDefault="00263446"/>
        </w:tc>
      </w:tr>
    </w:tbl>
    <w:p w:rsidR="00263446" w:rsidRDefault="00263446"/>
    <w:sectPr w:rsidR="00263446" w:rsidSect="008561A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36623"/>
    <w:multiLevelType w:val="hybridMultilevel"/>
    <w:tmpl w:val="33F8180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510269A"/>
    <w:multiLevelType w:val="hybridMultilevel"/>
    <w:tmpl w:val="35347242"/>
    <w:lvl w:ilvl="0" w:tplc="A0A2D216">
      <w:start w:val="1"/>
      <w:numFmt w:val="upperLetter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fullPage" w:percent="101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DD"/>
    <w:rsid w:val="00263446"/>
    <w:rsid w:val="00386367"/>
    <w:rsid w:val="003C2F58"/>
    <w:rsid w:val="003D3822"/>
    <w:rsid w:val="00544DBB"/>
    <w:rsid w:val="005A3187"/>
    <w:rsid w:val="00625077"/>
    <w:rsid w:val="006679FE"/>
    <w:rsid w:val="006809D4"/>
    <w:rsid w:val="00781CDA"/>
    <w:rsid w:val="007D26DD"/>
    <w:rsid w:val="008130D9"/>
    <w:rsid w:val="00822312"/>
    <w:rsid w:val="008561A8"/>
    <w:rsid w:val="009024BB"/>
    <w:rsid w:val="00A671F0"/>
    <w:rsid w:val="00C62243"/>
    <w:rsid w:val="00E3599A"/>
    <w:rsid w:val="00ED103B"/>
    <w:rsid w:val="00FC2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99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26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118</Words>
  <Characters>676</Characters>
  <Application>Microsoft Office Outlook</Application>
  <DocSecurity>0</DocSecurity>
  <Lines>0</Lines>
  <Paragraphs>0</Paragraphs>
  <ScaleCrop>false</ScaleCrop>
  <Company>Harrisburg City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</dc:title>
  <dc:subject/>
  <dc:creator/>
  <cp:keywords/>
  <dc:description/>
  <cp:lastModifiedBy>cshatto</cp:lastModifiedBy>
  <cp:revision>2</cp:revision>
  <dcterms:created xsi:type="dcterms:W3CDTF">2010-01-25T16:10:00Z</dcterms:created>
  <dcterms:modified xsi:type="dcterms:W3CDTF">2010-01-25T16:10:00Z</dcterms:modified>
</cp:coreProperties>
</file>